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660" w:type="dxa"/>
        <w:tblInd w:w="-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5"/>
        <w:gridCol w:w="3557"/>
        <w:gridCol w:w="2767"/>
        <w:gridCol w:w="2407"/>
        <w:gridCol w:w="1961"/>
        <w:gridCol w:w="1772"/>
        <w:gridCol w:w="124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6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附件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660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  <w:t>201</w:t>
            </w: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年度山东医学科技奖申报项目汇总表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3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主要完成人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主要完成单位</w:t>
            </w:r>
          </w:p>
        </w:tc>
        <w:tc>
          <w:tcPr>
            <w:tcW w:w="1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申报学科</w:t>
            </w: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申报类别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3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7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4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95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3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24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95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3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24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95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3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24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95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3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24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95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3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24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3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 w:eastAsia="宋体"/>
          <w:lang w:eastAsia="zh-CN"/>
        </w:rPr>
      </w:pPr>
      <w:r>
        <w:rPr>
          <w:rFonts w:hint="eastAsia" w:cs="宋体"/>
          <w:lang w:eastAsia="zh-CN"/>
        </w:rPr>
        <w:t>、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931C8"/>
    <w:rsid w:val="000D4613"/>
    <w:rsid w:val="001335C0"/>
    <w:rsid w:val="001931C8"/>
    <w:rsid w:val="001C021D"/>
    <w:rsid w:val="003B1CCA"/>
    <w:rsid w:val="00582C7E"/>
    <w:rsid w:val="00692CEE"/>
    <w:rsid w:val="008807C5"/>
    <w:rsid w:val="00B176C6"/>
    <w:rsid w:val="3C04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3">
    <w:name w:val="header"/>
    <w:basedOn w:val="1"/>
    <w:link w:val="6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6">
    <w:name w:val="Header Char"/>
    <w:basedOn w:val="4"/>
    <w:link w:val="3"/>
    <w:semiHidden/>
    <w:locked/>
    <w:uiPriority w:val="99"/>
    <w:rPr>
      <w:sz w:val="18"/>
      <w:szCs w:val="18"/>
    </w:rPr>
  </w:style>
  <w:style w:type="character" w:customStyle="1" w:styleId="7">
    <w:name w:val="Footer Char"/>
    <w:basedOn w:val="4"/>
    <w:link w:val="2"/>
    <w:semiHidden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82</Words>
  <Characters>468</Characters>
  <Lines>0</Lines>
  <Paragraphs>0</Paragraphs>
  <TotalTime>0</TotalTime>
  <ScaleCrop>false</ScaleCrop>
  <LinksUpToDate>false</LinksUpToDate>
  <CharactersWithSpaces>0</CharactersWithSpaces>
  <Application>WPS Office_10.1.0.6660_F1E327BC-269C-435d-A152-05C5408002CA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2016-06-21T07:44:00Z</dcterms:created>
  <dc:creator>lenovo</dc:creator>
  <cp:lastModifiedBy>wfmc</cp:lastModifiedBy>
  <dcterms:modified xsi:type="dcterms:W3CDTF">2017-07-24T21:10:49Z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2052-10.1.0.6660</vt:lpwstr>
  </property>
</Properties>
</file>